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9B72D" w14:textId="43CDF8A5" w:rsidR="006B2F86" w:rsidRDefault="005D65C7" w:rsidP="00E71FC3">
      <w:pPr>
        <w:pStyle w:val="NoSpacing"/>
      </w:pPr>
      <w:r>
        <w:rPr>
          <w:u w:val="single"/>
        </w:rPr>
        <w:t>William NASH</w:t>
      </w:r>
      <w:r>
        <w:t xml:space="preserve">      (fl.1473-96)</w:t>
      </w:r>
    </w:p>
    <w:p w14:paraId="4FC8AC3B" w14:textId="22571BBB" w:rsidR="005D65C7" w:rsidRDefault="005D65C7" w:rsidP="00E71FC3">
      <w:pPr>
        <w:pStyle w:val="NoSpacing"/>
      </w:pPr>
      <w:r>
        <w:t>of Coventry.</w:t>
      </w:r>
    </w:p>
    <w:p w14:paraId="02CF9AD9" w14:textId="71741600" w:rsidR="005D65C7" w:rsidRDefault="005D65C7" w:rsidP="00E71FC3">
      <w:pPr>
        <w:pStyle w:val="NoSpacing"/>
      </w:pPr>
    </w:p>
    <w:p w14:paraId="0D7CED6D" w14:textId="0CAD168A" w:rsidR="005D65C7" w:rsidRDefault="005D65C7" w:rsidP="00E71FC3">
      <w:pPr>
        <w:pStyle w:val="NoSpacing"/>
      </w:pPr>
    </w:p>
    <w:p w14:paraId="6746587D" w14:textId="4AD2DF1D" w:rsidR="005D65C7" w:rsidRDefault="005D65C7" w:rsidP="00E71FC3">
      <w:pPr>
        <w:pStyle w:val="NoSpacing"/>
      </w:pPr>
      <w:r>
        <w:t xml:space="preserve">He lived in Cross </w:t>
      </w:r>
      <w:proofErr w:type="spellStart"/>
      <w:r>
        <w:t>Cheaping</w:t>
      </w:r>
      <w:proofErr w:type="spellEnd"/>
      <w:r>
        <w:t>.   (Ricardian XXIX p.78)</w:t>
      </w:r>
    </w:p>
    <w:p w14:paraId="16C6409E" w14:textId="4EA9A226" w:rsidR="005D65C7" w:rsidRDefault="005D65C7" w:rsidP="00E71FC3">
      <w:pPr>
        <w:pStyle w:val="NoSpacing"/>
      </w:pPr>
    </w:p>
    <w:p w14:paraId="5CBE60D9" w14:textId="0E9644E5" w:rsidR="005D65C7" w:rsidRDefault="005D65C7" w:rsidP="00E71FC3">
      <w:pPr>
        <w:pStyle w:val="NoSpacing"/>
      </w:pPr>
    </w:p>
    <w:p w14:paraId="35DDB36C" w14:textId="66BFBD4B" w:rsidR="005D65C7" w:rsidRDefault="005D65C7" w:rsidP="00E71FC3">
      <w:pPr>
        <w:pStyle w:val="NoSpacing"/>
      </w:pPr>
      <w:r>
        <w:t xml:space="preserve">       1473-96</w:t>
      </w:r>
      <w:r>
        <w:tab/>
        <w:t xml:space="preserve">He was </w:t>
      </w:r>
      <w:proofErr w:type="gramStart"/>
      <w:r>
        <w:t>mace-bearer</w:t>
      </w:r>
      <w:proofErr w:type="gramEnd"/>
      <w:r>
        <w:t xml:space="preserve"> to the Corporation.  (ibid.)</w:t>
      </w:r>
    </w:p>
    <w:p w14:paraId="64CDCA59" w14:textId="45D8ABF2" w:rsidR="005D65C7" w:rsidRDefault="005D65C7" w:rsidP="00E71FC3">
      <w:pPr>
        <w:pStyle w:val="NoSpacing"/>
      </w:pPr>
    </w:p>
    <w:p w14:paraId="2449472C" w14:textId="2A3C17CF" w:rsidR="005D65C7" w:rsidRDefault="005D65C7" w:rsidP="00E71FC3">
      <w:pPr>
        <w:pStyle w:val="NoSpacing"/>
      </w:pPr>
    </w:p>
    <w:p w14:paraId="5E6A3C36" w14:textId="6B0E7730" w:rsidR="005D65C7" w:rsidRPr="005D65C7" w:rsidRDefault="005D65C7" w:rsidP="00E71FC3">
      <w:pPr>
        <w:pStyle w:val="NoSpacing"/>
      </w:pPr>
      <w:r>
        <w:t>25 September 2019</w:t>
      </w:r>
      <w:bookmarkStart w:id="0" w:name="_GoBack"/>
      <w:bookmarkEnd w:id="0"/>
    </w:p>
    <w:sectPr w:rsidR="005D65C7" w:rsidRPr="005D65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00886" w14:textId="77777777" w:rsidR="005D65C7" w:rsidRDefault="005D65C7" w:rsidP="00E71FC3">
      <w:pPr>
        <w:spacing w:after="0" w:line="240" w:lineRule="auto"/>
      </w:pPr>
      <w:r>
        <w:separator/>
      </w:r>
    </w:p>
  </w:endnote>
  <w:endnote w:type="continuationSeparator" w:id="0">
    <w:p w14:paraId="5ECC8F85" w14:textId="77777777" w:rsidR="005D65C7" w:rsidRDefault="005D65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B56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51B0D" w14:textId="77777777" w:rsidR="005D65C7" w:rsidRDefault="005D65C7" w:rsidP="00E71FC3">
      <w:pPr>
        <w:spacing w:after="0" w:line="240" w:lineRule="auto"/>
      </w:pPr>
      <w:r>
        <w:separator/>
      </w:r>
    </w:p>
  </w:footnote>
  <w:footnote w:type="continuationSeparator" w:id="0">
    <w:p w14:paraId="647C7C27" w14:textId="77777777" w:rsidR="005D65C7" w:rsidRDefault="005D65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5C7"/>
    <w:rsid w:val="001A7C09"/>
    <w:rsid w:val="00577BD5"/>
    <w:rsid w:val="005D65C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01BC4"/>
  <w15:chartTrackingRefBased/>
  <w15:docId w15:val="{BCD16484-EEE4-482A-B74C-6ECE0393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2019-09-25T20:59:00Z</dcterms:created>
  <dcterms:modified xsi:type="dcterms:W3CDTF">2019-09-25T21:04:00Z</dcterms:modified>
</cp:coreProperties>
</file>